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FD7" w:rsidRDefault="00863FD7" w:rsidP="00863F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RYNOL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863FD7" w:rsidRDefault="00863FD7" w:rsidP="00863F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863FD7" w:rsidRDefault="00863FD7" w:rsidP="00863F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3FD7" w:rsidRDefault="00863FD7" w:rsidP="00863F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3FD7" w:rsidRDefault="00863FD7" w:rsidP="00863F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Grampound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863FD7" w:rsidRDefault="00863FD7" w:rsidP="00863F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pp.113-4)</w:t>
      </w:r>
    </w:p>
    <w:p w:rsidR="00863FD7" w:rsidRDefault="00863FD7" w:rsidP="00863F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3FD7" w:rsidRDefault="00863FD7" w:rsidP="00863F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63FD7" w:rsidRDefault="00863FD7" w:rsidP="00863F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  <w:bookmarkStart w:id="0" w:name="_GoBack"/>
      <w:bookmarkEnd w:id="0"/>
    </w:p>
    <w:sectPr w:rsidR="006B2F86" w:rsidRPr="00863F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FD7" w:rsidRDefault="00863FD7" w:rsidP="00E71FC3">
      <w:pPr>
        <w:spacing w:after="0" w:line="240" w:lineRule="auto"/>
      </w:pPr>
      <w:r>
        <w:separator/>
      </w:r>
    </w:p>
  </w:endnote>
  <w:endnote w:type="continuationSeparator" w:id="0">
    <w:p w:rsidR="00863FD7" w:rsidRDefault="00863F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FD7" w:rsidRDefault="00863FD7" w:rsidP="00E71FC3">
      <w:pPr>
        <w:spacing w:after="0" w:line="240" w:lineRule="auto"/>
      </w:pPr>
      <w:r>
        <w:separator/>
      </w:r>
    </w:p>
  </w:footnote>
  <w:footnote w:type="continuationSeparator" w:id="0">
    <w:p w:rsidR="00863FD7" w:rsidRDefault="00863F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FD7"/>
    <w:rsid w:val="00863FD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7EF49"/>
  <w15:chartTrackingRefBased/>
  <w15:docId w15:val="{098C9AB9-F15C-4B16-B488-4649EDE92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2016-06-04T14:04:00Z</dcterms:created>
  <dcterms:modified xsi:type="dcterms:W3CDTF">2016-06-04T14:05:00Z</dcterms:modified>
</cp:coreProperties>
</file>